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2D" w:rsidRDefault="003D762D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D762D" w:rsidRDefault="003D762D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D762D" w:rsidRDefault="003D762D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3D762D" w:rsidRDefault="003D762D" w:rsidP="00454772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D762D">
        <w:tc>
          <w:tcPr>
            <w:tcW w:w="1384" w:type="dxa"/>
            <w:vMerge w:val="restart"/>
            <w:vAlign w:val="center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D762D" w:rsidRDefault="003D762D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D762D">
        <w:tc>
          <w:tcPr>
            <w:tcW w:w="1384" w:type="dxa"/>
            <w:vMerge/>
            <w:vAlign w:val="center"/>
          </w:tcPr>
          <w:p w:rsidR="003D762D" w:rsidRDefault="003D762D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D762D" w:rsidRDefault="003D762D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D762D" w:rsidRPr="00296FE8" w:rsidRDefault="003D762D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D762D" w:rsidRDefault="003D762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762D" w:rsidRDefault="003D762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762D" w:rsidRDefault="003D762D">
            <w:pPr>
              <w:rPr>
                <w:lang w:eastAsia="en-US"/>
              </w:rPr>
            </w:pPr>
          </w:p>
        </w:tc>
      </w:tr>
      <w:tr w:rsidR="003D762D">
        <w:trPr>
          <w:trHeight w:val="2447"/>
        </w:trPr>
        <w:tc>
          <w:tcPr>
            <w:tcW w:w="1384" w:type="dxa"/>
          </w:tcPr>
          <w:p w:rsidR="003D762D" w:rsidRPr="00296FE8" w:rsidRDefault="003D762D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Коротких С.Н.</w:t>
            </w:r>
          </w:p>
        </w:tc>
        <w:tc>
          <w:tcPr>
            <w:tcW w:w="1602" w:type="dxa"/>
          </w:tcPr>
          <w:p w:rsidR="003D762D" w:rsidRDefault="003D762D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«Шибаев</w:t>
            </w: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ский детский сад</w:t>
            </w:r>
            <w:r w:rsidRPr="00296FE8">
              <w:rPr>
                <w:color w:val="333333"/>
                <w:lang w:eastAsia="en-US"/>
              </w:rPr>
              <w:t xml:space="preserve"> «Росинка»</w:t>
            </w:r>
          </w:p>
        </w:tc>
        <w:tc>
          <w:tcPr>
            <w:tcW w:w="1079" w:type="dxa"/>
          </w:tcPr>
          <w:p w:rsidR="003D762D" w:rsidRDefault="003D762D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3D762D" w:rsidRDefault="003D762D" w:rsidP="00A4574E">
            <w:pPr>
              <w:rPr>
                <w:lang w:eastAsia="en-US"/>
              </w:rPr>
            </w:pPr>
          </w:p>
          <w:p w:rsidR="003D762D" w:rsidRDefault="003D762D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2)Квар-тира</w:t>
            </w:r>
          </w:p>
          <w:p w:rsidR="003D762D" w:rsidRDefault="003D762D" w:rsidP="00A4574E">
            <w:pPr>
              <w:rPr>
                <w:lang w:eastAsia="en-US"/>
              </w:rPr>
            </w:pPr>
          </w:p>
          <w:p w:rsidR="003D762D" w:rsidRDefault="003D762D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3)Земе</w:t>
            </w:r>
          </w:p>
          <w:p w:rsidR="003D762D" w:rsidRDefault="003D762D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  <w:p w:rsidR="003D762D" w:rsidRDefault="003D762D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4) Земель-ный участок</w:t>
            </w:r>
          </w:p>
        </w:tc>
        <w:tc>
          <w:tcPr>
            <w:tcW w:w="1080" w:type="dxa"/>
          </w:tcPr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296FE8">
              <w:rPr>
                <w:color w:val="333333"/>
                <w:lang w:eastAsia="en-US"/>
              </w:rPr>
              <w:t xml:space="preserve">олевая </w:t>
            </w: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½ </w:t>
            </w:r>
          </w:p>
          <w:p w:rsidR="003D762D" w:rsidRPr="00296FE8" w:rsidRDefault="003D762D" w:rsidP="00ED27D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296FE8">
              <w:rPr>
                <w:color w:val="333333"/>
                <w:lang w:eastAsia="en-US"/>
              </w:rPr>
              <w:t xml:space="preserve">олевая </w:t>
            </w:r>
          </w:p>
          <w:p w:rsidR="003D762D" w:rsidRPr="00296FE8" w:rsidRDefault="003D762D" w:rsidP="00ED27D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½ </w:t>
            </w: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Индивидуаль-ная</w:t>
            </w: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</w:p>
          <w:p w:rsidR="003D762D" w:rsidRPr="00296FE8" w:rsidRDefault="003D762D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47,1</w:t>
            </w: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44,4</w:t>
            </w: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1343</w:t>
            </w: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</w:p>
          <w:p w:rsidR="003D762D" w:rsidRDefault="003D762D" w:rsidP="00DF033A">
            <w:pPr>
              <w:rPr>
                <w:color w:val="333333"/>
                <w:lang w:eastAsia="en-US"/>
              </w:rPr>
            </w:pPr>
          </w:p>
          <w:p w:rsidR="003D762D" w:rsidRPr="00296FE8" w:rsidRDefault="003D762D" w:rsidP="00DF033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3774000</w:t>
            </w:r>
          </w:p>
        </w:tc>
        <w:tc>
          <w:tcPr>
            <w:tcW w:w="971" w:type="dxa"/>
          </w:tcPr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  <w:p w:rsidR="003D762D" w:rsidRPr="00296FE8" w:rsidRDefault="003D762D" w:rsidP="00454772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  <w:p w:rsidR="003D762D" w:rsidRDefault="003D762D" w:rsidP="00ED27D5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3D762D" w:rsidRDefault="003D762D" w:rsidP="00ED27D5">
            <w:pPr>
              <w:rPr>
                <w:color w:val="333333"/>
                <w:lang w:eastAsia="en-US"/>
              </w:rPr>
            </w:pPr>
          </w:p>
          <w:p w:rsidR="003D762D" w:rsidRDefault="003D762D" w:rsidP="00ED27D5">
            <w:pPr>
              <w:rPr>
                <w:color w:val="333333"/>
                <w:lang w:eastAsia="en-US"/>
              </w:rPr>
            </w:pPr>
          </w:p>
          <w:p w:rsidR="003D762D" w:rsidRDefault="003D762D" w:rsidP="00ED27D5">
            <w:pPr>
              <w:rPr>
                <w:color w:val="333333"/>
                <w:lang w:eastAsia="en-US"/>
              </w:rPr>
            </w:pPr>
          </w:p>
          <w:p w:rsidR="003D762D" w:rsidRPr="00296FE8" w:rsidRDefault="003D762D" w:rsidP="002B6A3F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3D762D" w:rsidRPr="00296FE8" w:rsidRDefault="003D762D" w:rsidP="00ED27D5">
            <w:pPr>
              <w:rPr>
                <w:color w:val="333333"/>
                <w:lang w:eastAsia="en-US"/>
              </w:rPr>
            </w:pPr>
          </w:p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D762D" w:rsidRDefault="003D762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D762D" w:rsidRPr="00296FE8" w:rsidRDefault="003D762D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D762D" w:rsidRDefault="003D762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3D762D" w:rsidRPr="00296FE8" w:rsidRDefault="003D762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269916,94</w:t>
            </w:r>
          </w:p>
        </w:tc>
        <w:tc>
          <w:tcPr>
            <w:tcW w:w="1740" w:type="dxa"/>
          </w:tcPr>
          <w:p w:rsidR="003D762D" w:rsidRPr="00296FE8" w:rsidRDefault="003D762D">
            <w:pPr>
              <w:rPr>
                <w:color w:val="333333"/>
                <w:lang w:val="en-US" w:eastAsia="en-US"/>
              </w:rPr>
            </w:pPr>
          </w:p>
        </w:tc>
      </w:tr>
      <w:tr w:rsidR="003D762D">
        <w:trPr>
          <w:trHeight w:val="839"/>
        </w:trPr>
        <w:tc>
          <w:tcPr>
            <w:tcW w:w="1384" w:type="dxa"/>
          </w:tcPr>
          <w:p w:rsidR="003D762D" w:rsidRDefault="003D762D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D762D" w:rsidRPr="00296FE8" w:rsidRDefault="003D76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3D762D" w:rsidRPr="00DF033A" w:rsidRDefault="003D762D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Кварти</w:t>
            </w:r>
            <w:r>
              <w:rPr>
                <w:lang w:eastAsia="en-US"/>
              </w:rPr>
              <w:t>-</w:t>
            </w:r>
            <w:r w:rsidRPr="00DF033A"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3D762D" w:rsidRPr="00DF033A" w:rsidRDefault="003D762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½ </w:t>
            </w:r>
          </w:p>
        </w:tc>
        <w:tc>
          <w:tcPr>
            <w:tcW w:w="1080" w:type="dxa"/>
          </w:tcPr>
          <w:p w:rsidR="003D762D" w:rsidRPr="00DF033A" w:rsidRDefault="003D762D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47,1</w:t>
            </w:r>
          </w:p>
        </w:tc>
        <w:tc>
          <w:tcPr>
            <w:tcW w:w="971" w:type="dxa"/>
          </w:tcPr>
          <w:p w:rsidR="003D762D" w:rsidRPr="00DF033A" w:rsidRDefault="003D762D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D762D" w:rsidRPr="00DF033A" w:rsidRDefault="003D762D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3D762D" w:rsidRPr="00DF033A" w:rsidRDefault="003D762D" w:rsidP="004939CB">
            <w:pPr>
              <w:rPr>
                <w:color w:val="333333"/>
                <w:lang w:eastAsia="en-US"/>
              </w:rPr>
            </w:pPr>
            <w:r w:rsidRPr="00DF033A">
              <w:rPr>
                <w:color w:val="333333"/>
                <w:lang w:eastAsia="en-US"/>
              </w:rPr>
              <w:t>1343</w:t>
            </w:r>
          </w:p>
        </w:tc>
        <w:tc>
          <w:tcPr>
            <w:tcW w:w="1080" w:type="dxa"/>
          </w:tcPr>
          <w:p w:rsidR="003D762D" w:rsidRPr="00DF033A" w:rsidRDefault="003D762D" w:rsidP="00296FE8">
            <w:pPr>
              <w:jc w:val="center"/>
              <w:rPr>
                <w:color w:val="333333"/>
                <w:lang w:eastAsia="en-US"/>
              </w:rPr>
            </w:pPr>
            <w:r w:rsidRPr="00DF033A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D762D" w:rsidRPr="00DF033A" w:rsidRDefault="003D762D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Автомобиль легковой</w:t>
            </w:r>
            <w:r>
              <w:rPr>
                <w:lang w:eastAsia="en-US"/>
              </w:rPr>
              <w:t>:</w:t>
            </w:r>
          </w:p>
          <w:p w:rsidR="003D762D" w:rsidRPr="00DF033A" w:rsidRDefault="003D762D" w:rsidP="00296FE8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DF033A">
              <w:rPr>
                <w:lang w:eastAsia="en-US"/>
              </w:rPr>
              <w:t>ВАЗ</w:t>
            </w:r>
            <w:r>
              <w:rPr>
                <w:lang w:eastAsia="en-US"/>
              </w:rPr>
              <w:t>-2106</w:t>
            </w:r>
          </w:p>
          <w:p w:rsidR="003D762D" w:rsidRPr="00DF033A" w:rsidRDefault="003D762D" w:rsidP="00296FE8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DF033A">
              <w:rPr>
                <w:lang w:eastAsia="en-US"/>
              </w:rPr>
              <w:t>РЕНО КЛИО</w:t>
            </w:r>
          </w:p>
        </w:tc>
        <w:tc>
          <w:tcPr>
            <w:tcW w:w="1740" w:type="dxa"/>
          </w:tcPr>
          <w:p w:rsidR="003D762D" w:rsidRPr="00DF033A" w:rsidRDefault="003D762D">
            <w:pPr>
              <w:rPr>
                <w:lang w:eastAsia="en-US"/>
              </w:rPr>
            </w:pPr>
            <w:r>
              <w:rPr>
                <w:lang w:eastAsia="en-US"/>
              </w:rPr>
              <w:t>297372,43</w:t>
            </w:r>
          </w:p>
        </w:tc>
        <w:tc>
          <w:tcPr>
            <w:tcW w:w="1740" w:type="dxa"/>
          </w:tcPr>
          <w:p w:rsidR="003D762D" w:rsidRPr="00296FE8" w:rsidRDefault="003D762D">
            <w:pPr>
              <w:rPr>
                <w:color w:val="800000"/>
                <w:lang w:eastAsia="en-US"/>
              </w:rPr>
            </w:pPr>
          </w:p>
        </w:tc>
      </w:tr>
    </w:tbl>
    <w:p w:rsidR="003D762D" w:rsidRPr="00A83AC4" w:rsidRDefault="003D762D" w:rsidP="002B6A3F"/>
    <w:sectPr w:rsidR="003D762D" w:rsidRPr="00A83AC4" w:rsidSect="00A83AC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017DB"/>
    <w:multiLevelType w:val="hybridMultilevel"/>
    <w:tmpl w:val="3B6AA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772"/>
    <w:rsid w:val="000961B9"/>
    <w:rsid w:val="00157FDA"/>
    <w:rsid w:val="0018675F"/>
    <w:rsid w:val="002104FC"/>
    <w:rsid w:val="002571EC"/>
    <w:rsid w:val="00296FE8"/>
    <w:rsid w:val="002B6A3F"/>
    <w:rsid w:val="002F50BA"/>
    <w:rsid w:val="002F636F"/>
    <w:rsid w:val="00314B20"/>
    <w:rsid w:val="00317F14"/>
    <w:rsid w:val="003C5710"/>
    <w:rsid w:val="003D762D"/>
    <w:rsid w:val="003E0A2E"/>
    <w:rsid w:val="004025DA"/>
    <w:rsid w:val="00454772"/>
    <w:rsid w:val="0048739C"/>
    <w:rsid w:val="004939CB"/>
    <w:rsid w:val="004B6389"/>
    <w:rsid w:val="004D5B5E"/>
    <w:rsid w:val="00542BA4"/>
    <w:rsid w:val="006073CB"/>
    <w:rsid w:val="00666942"/>
    <w:rsid w:val="00735516"/>
    <w:rsid w:val="007D67A2"/>
    <w:rsid w:val="008B7539"/>
    <w:rsid w:val="008C12E4"/>
    <w:rsid w:val="009457BF"/>
    <w:rsid w:val="00A06CED"/>
    <w:rsid w:val="00A26C47"/>
    <w:rsid w:val="00A4574E"/>
    <w:rsid w:val="00A674F4"/>
    <w:rsid w:val="00A83AC4"/>
    <w:rsid w:val="00B758AE"/>
    <w:rsid w:val="00C344B4"/>
    <w:rsid w:val="00CA60E9"/>
    <w:rsid w:val="00DB6D8C"/>
    <w:rsid w:val="00DF033A"/>
    <w:rsid w:val="00E462FF"/>
    <w:rsid w:val="00ED27D5"/>
    <w:rsid w:val="00F6366F"/>
    <w:rsid w:val="00FE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7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477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D5B5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5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</TotalTime>
  <Pages>1</Pages>
  <Words>157</Words>
  <Characters>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2014-05-13T07:00:00Z</dcterms:created>
  <dcterms:modified xsi:type="dcterms:W3CDTF">2017-05-05T09:36:00Z</dcterms:modified>
</cp:coreProperties>
</file>